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A707A" w14:textId="77777777" w:rsidR="00C354CF" w:rsidRDefault="00C354CF" w:rsidP="00C354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WYMESWOLD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fl.1444-6)</w:t>
      </w:r>
    </w:p>
    <w:p w14:paraId="11A9CF2A" w14:textId="77777777" w:rsidR="00C354CF" w:rsidRDefault="00C354CF" w:rsidP="00C354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7D45BD" w14:textId="77777777" w:rsidR="00C354CF" w:rsidRDefault="00C354CF" w:rsidP="00C354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E94870" w14:textId="77777777" w:rsidR="00C354CF" w:rsidRDefault="00C354CF" w:rsidP="00C354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>He was Deputy Steward of the Honour of Leicester.</w:t>
      </w:r>
    </w:p>
    <w:p w14:paraId="7A8CD649" w14:textId="77777777" w:rsidR="00C354CF" w:rsidRDefault="00C354CF" w:rsidP="00C354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Clerk of the Peace for Leicestershire.</w:t>
      </w:r>
    </w:p>
    <w:p w14:paraId="0805BA6A" w14:textId="77777777" w:rsidR="00C354CF" w:rsidRDefault="00C354CF" w:rsidP="00C35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5ECD2CC7" w14:textId="77777777" w:rsidR="00C354CF" w:rsidRDefault="00C354CF" w:rsidP="00C354CF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p.115)</w:t>
      </w:r>
    </w:p>
    <w:p w14:paraId="003BB7F2" w14:textId="77777777" w:rsidR="00C354CF" w:rsidRDefault="00C354CF" w:rsidP="00C354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1444-6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Leicestershire. (ibid.)</w:t>
      </w:r>
    </w:p>
    <w:p w14:paraId="0E0C76BD" w14:textId="77777777" w:rsidR="00C354CF" w:rsidRDefault="00C354CF" w:rsidP="00C354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33F081" w14:textId="77777777" w:rsidR="00C354CF" w:rsidRDefault="00C354CF" w:rsidP="00C354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9E3D6A" w14:textId="77777777" w:rsidR="00C354CF" w:rsidRDefault="00C354CF" w:rsidP="00C354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2018</w:t>
      </w:r>
    </w:p>
    <w:p w14:paraId="5D36195C" w14:textId="77777777" w:rsidR="006B2F86" w:rsidRPr="00E71FC3" w:rsidRDefault="00C354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381FC" w14:textId="77777777" w:rsidR="00C354CF" w:rsidRDefault="00C354CF" w:rsidP="00E71FC3">
      <w:r>
        <w:separator/>
      </w:r>
    </w:p>
  </w:endnote>
  <w:endnote w:type="continuationSeparator" w:id="0">
    <w:p w14:paraId="7B0412A2" w14:textId="77777777" w:rsidR="00C354CF" w:rsidRDefault="00C354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3F70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7BA6E" w14:textId="77777777" w:rsidR="00C354CF" w:rsidRDefault="00C354CF" w:rsidP="00E71FC3">
      <w:r>
        <w:separator/>
      </w:r>
    </w:p>
  </w:footnote>
  <w:footnote w:type="continuationSeparator" w:id="0">
    <w:p w14:paraId="14D4AF63" w14:textId="77777777" w:rsidR="00C354CF" w:rsidRDefault="00C354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4CF"/>
    <w:rsid w:val="001A7C09"/>
    <w:rsid w:val="00577BD5"/>
    <w:rsid w:val="00656CBA"/>
    <w:rsid w:val="006A1F77"/>
    <w:rsid w:val="00733BE7"/>
    <w:rsid w:val="00AB52E8"/>
    <w:rsid w:val="00B16D3F"/>
    <w:rsid w:val="00BB41AC"/>
    <w:rsid w:val="00C354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44A0C"/>
  <w15:chartTrackingRefBased/>
  <w15:docId w15:val="{BEA97150-5D05-4FA1-9D88-6F7A4BB21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54C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2018-10-18T20:36:00Z</dcterms:created>
  <dcterms:modified xsi:type="dcterms:W3CDTF">2018-10-18T20:36:00Z</dcterms:modified>
</cp:coreProperties>
</file>